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1B" w:rsidRPr="00795CA1" w:rsidRDefault="0051511B" w:rsidP="0051511B">
      <w:pPr>
        <w:spacing w:after="0" w:line="240" w:lineRule="auto"/>
        <w:rPr>
          <w:b/>
          <w:sz w:val="32"/>
        </w:rPr>
      </w:pPr>
      <w:r w:rsidRPr="00795CA1">
        <w:rPr>
          <w:b/>
          <w:sz w:val="32"/>
        </w:rPr>
        <w:t>Zak and Sarah - Ben Folds</w:t>
      </w:r>
      <w:bookmarkStart w:id="0" w:name="_GoBack"/>
      <w:bookmarkEnd w:id="0"/>
    </w:p>
    <w:p w:rsidR="0051511B" w:rsidRPr="00795CA1" w:rsidRDefault="0051511B" w:rsidP="0051511B">
      <w:pPr>
        <w:spacing w:after="0" w:line="240" w:lineRule="auto"/>
        <w:rPr>
          <w:sz w:val="32"/>
        </w:rPr>
      </w:pPr>
    </w:p>
    <w:p w:rsidR="0051511B" w:rsidRPr="00795CA1" w:rsidRDefault="0051511B" w:rsidP="0051511B">
      <w:pPr>
        <w:spacing w:after="0" w:line="240" w:lineRule="auto"/>
        <w:rPr>
          <w:b/>
          <w:sz w:val="32"/>
        </w:rPr>
      </w:pPr>
      <w:r w:rsidRPr="00795CA1">
        <w:rPr>
          <w:b/>
          <w:sz w:val="32"/>
        </w:rPr>
        <w:t>Verse 1: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Sara spelled without an 'h' was getting bored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 xml:space="preserve">On a </w:t>
      </w:r>
      <w:proofErr w:type="spellStart"/>
      <w:r w:rsidRPr="00795CA1">
        <w:rPr>
          <w:sz w:val="32"/>
        </w:rPr>
        <w:t>Peavea</w:t>
      </w:r>
      <w:proofErr w:type="spellEnd"/>
      <w:r w:rsidRPr="00795CA1">
        <w:rPr>
          <w:sz w:val="32"/>
        </w:rPr>
        <w:t xml:space="preserve"> amp in 1984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While Zak without a 'see' tried out some new guitars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Playing Sara-with-no-h's favorite song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</w:p>
    <w:p w:rsidR="0051511B" w:rsidRPr="00795CA1" w:rsidRDefault="0051511B" w:rsidP="0051511B">
      <w:pPr>
        <w:spacing w:after="0" w:line="240" w:lineRule="auto"/>
        <w:rPr>
          <w:b/>
          <w:sz w:val="32"/>
        </w:rPr>
      </w:pPr>
      <w:r w:rsidRPr="00795CA1">
        <w:rPr>
          <w:b/>
          <w:sz w:val="32"/>
        </w:rPr>
        <w:t>Chorus: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Zak and Sara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</w:p>
    <w:p w:rsidR="0051511B" w:rsidRPr="00795CA1" w:rsidRDefault="0051511B" w:rsidP="0051511B">
      <w:pPr>
        <w:spacing w:after="0" w:line="240" w:lineRule="auto"/>
        <w:rPr>
          <w:b/>
          <w:sz w:val="32"/>
        </w:rPr>
      </w:pPr>
      <w:r w:rsidRPr="00795CA1">
        <w:rPr>
          <w:b/>
          <w:sz w:val="32"/>
        </w:rPr>
        <w:t>Verse 2: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Often Sara would have spells where she lost time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She saw the future, she heard voices from inside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The kind of voices she would soon learn to deny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Because at home they got her smacked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</w:p>
    <w:p w:rsidR="0051511B" w:rsidRPr="00795CA1" w:rsidRDefault="0051511B" w:rsidP="0051511B">
      <w:pPr>
        <w:spacing w:after="0" w:line="240" w:lineRule="auto"/>
        <w:rPr>
          <w:b/>
          <w:sz w:val="32"/>
        </w:rPr>
      </w:pPr>
      <w:r w:rsidRPr="00795CA1">
        <w:rPr>
          <w:b/>
          <w:sz w:val="32"/>
        </w:rPr>
        <w:t>Bridge: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Zak called his dad about layaway plans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And Sara told the friendly salesman that: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"You'll all die in your cars,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 xml:space="preserve">And why's it </w:t>
      </w:r>
      <w:proofErr w:type="spellStart"/>
      <w:r w:rsidRPr="00795CA1">
        <w:rPr>
          <w:sz w:val="32"/>
        </w:rPr>
        <w:t>gotta</w:t>
      </w:r>
      <w:proofErr w:type="spellEnd"/>
      <w:r w:rsidRPr="00795CA1">
        <w:rPr>
          <w:sz w:val="32"/>
        </w:rPr>
        <w:t xml:space="preserve"> be dark?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And you're all working in a submarine."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</w:p>
    <w:p w:rsidR="0051511B" w:rsidRPr="00795CA1" w:rsidRDefault="0051511B" w:rsidP="0051511B">
      <w:pPr>
        <w:spacing w:after="0" w:line="240" w:lineRule="auto"/>
        <w:rPr>
          <w:b/>
          <w:sz w:val="32"/>
        </w:rPr>
      </w:pPr>
      <w:r w:rsidRPr="00795CA1">
        <w:rPr>
          <w:b/>
          <w:sz w:val="32"/>
        </w:rPr>
        <w:t>Verse 3: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 xml:space="preserve">She saw the </w:t>
      </w:r>
      <w:proofErr w:type="gramStart"/>
      <w:r w:rsidRPr="00795CA1">
        <w:rPr>
          <w:sz w:val="32"/>
        </w:rPr>
        <w:t>lights,</w:t>
      </w:r>
      <w:proofErr w:type="gramEnd"/>
      <w:r w:rsidRPr="00795CA1">
        <w:rPr>
          <w:sz w:val="32"/>
        </w:rPr>
        <w:t xml:space="preserve"> she saw the pale English face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Some strange machines repeating beats and thumping bass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Visions of pills that put you in a loving trance</w:t>
      </w:r>
    </w:p>
    <w:p w:rsidR="0051511B" w:rsidRPr="00795CA1" w:rsidRDefault="0051511B" w:rsidP="0051511B">
      <w:pPr>
        <w:spacing w:after="0" w:line="240" w:lineRule="auto"/>
        <w:rPr>
          <w:sz w:val="32"/>
        </w:rPr>
      </w:pPr>
      <w:proofErr w:type="gramStart"/>
      <w:r w:rsidRPr="00795CA1">
        <w:rPr>
          <w:sz w:val="32"/>
        </w:rPr>
        <w:t>That make</w:t>
      </w:r>
      <w:proofErr w:type="gramEnd"/>
      <w:r w:rsidRPr="00795CA1">
        <w:rPr>
          <w:sz w:val="32"/>
        </w:rPr>
        <w:t xml:space="preserve"> it possible for all white boys to dance</w:t>
      </w:r>
    </w:p>
    <w:p w:rsidR="001B6941" w:rsidRPr="00795CA1" w:rsidRDefault="0051511B" w:rsidP="0051511B">
      <w:pPr>
        <w:spacing w:after="0" w:line="240" w:lineRule="auto"/>
        <w:rPr>
          <w:sz w:val="32"/>
        </w:rPr>
      </w:pPr>
      <w:r w:rsidRPr="00795CA1">
        <w:rPr>
          <w:sz w:val="32"/>
        </w:rPr>
        <w:t>And when Zak fin</w:t>
      </w:r>
      <w:r w:rsidRPr="00795CA1">
        <w:rPr>
          <w:sz w:val="32"/>
        </w:rPr>
        <w:t>ished Sara's song, Sara clapped</w:t>
      </w:r>
    </w:p>
    <w:sectPr w:rsidR="001B6941" w:rsidRPr="00795C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1B"/>
    <w:rsid w:val="00142E9D"/>
    <w:rsid w:val="001B6941"/>
    <w:rsid w:val="0051511B"/>
    <w:rsid w:val="0079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2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320E03B3.dotm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>PSI - Paul Scherrer Institut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2</cp:revision>
  <dcterms:created xsi:type="dcterms:W3CDTF">2017-04-28T14:03:00Z</dcterms:created>
  <dcterms:modified xsi:type="dcterms:W3CDTF">2017-04-28T14:05:00Z</dcterms:modified>
</cp:coreProperties>
</file>